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1EAC8" w14:textId="1FA5BB25" w:rsidR="006B2F86" w:rsidRDefault="001C12F0" w:rsidP="00E71FC3">
      <w:pPr>
        <w:pStyle w:val="NoSpacing"/>
      </w:pPr>
      <w:r>
        <w:rPr>
          <w:u w:val="single"/>
        </w:rPr>
        <w:t>William KIRKEBY</w:t>
      </w:r>
      <w:r>
        <w:t xml:space="preserve">   </w:t>
      </w:r>
      <w:proofErr w:type="gramStart"/>
      <w:r>
        <w:t xml:space="preserve">   (</w:t>
      </w:r>
      <w:proofErr w:type="gramEnd"/>
      <w:r>
        <w:t>d.1432-8)</w:t>
      </w:r>
    </w:p>
    <w:p w14:paraId="3409466B" w14:textId="52D0DE32" w:rsidR="001C12F0" w:rsidRDefault="001C12F0" w:rsidP="00E71FC3">
      <w:pPr>
        <w:pStyle w:val="NoSpacing"/>
      </w:pPr>
      <w:r>
        <w:t>of York.</w:t>
      </w:r>
    </w:p>
    <w:p w14:paraId="31E901C0" w14:textId="52F4F791" w:rsidR="001C12F0" w:rsidRDefault="001C12F0" w:rsidP="00E71FC3">
      <w:pPr>
        <w:pStyle w:val="NoSpacing"/>
      </w:pPr>
    </w:p>
    <w:p w14:paraId="1ACA6732" w14:textId="61E5A3C2" w:rsidR="001C12F0" w:rsidRDefault="001C12F0" w:rsidP="00E71FC3">
      <w:pPr>
        <w:pStyle w:val="NoSpacing"/>
      </w:pPr>
    </w:p>
    <w:p w14:paraId="41C824F7" w14:textId="04BCFBBF" w:rsidR="001C12F0" w:rsidRDefault="001C12F0" w:rsidP="00E71FC3">
      <w:pPr>
        <w:pStyle w:val="NoSpacing"/>
      </w:pPr>
      <w:r>
        <w:t xml:space="preserve">Son of John </w:t>
      </w:r>
      <w:proofErr w:type="spellStart"/>
      <w:r>
        <w:t>Kirkeby</w:t>
      </w:r>
      <w:proofErr w:type="spellEnd"/>
      <w:r>
        <w:t xml:space="preserve">, </w:t>
      </w:r>
      <w:proofErr w:type="spellStart"/>
      <w:r>
        <w:t>litster</w:t>
      </w:r>
      <w:proofErr w:type="spellEnd"/>
      <w:r>
        <w:t>.   (W.Y.R. p.98)</w:t>
      </w:r>
    </w:p>
    <w:p w14:paraId="61127413" w14:textId="1BFBE4C1" w:rsidR="001C12F0" w:rsidRDefault="001C12F0" w:rsidP="00E71FC3">
      <w:pPr>
        <w:pStyle w:val="NoSpacing"/>
      </w:pPr>
    </w:p>
    <w:p w14:paraId="29839083" w14:textId="374BC79C" w:rsidR="001C12F0" w:rsidRDefault="001C12F0" w:rsidP="00E71FC3">
      <w:pPr>
        <w:pStyle w:val="NoSpacing"/>
      </w:pPr>
    </w:p>
    <w:p w14:paraId="7135733A" w14:textId="0D09F2EF" w:rsidR="001C12F0" w:rsidRDefault="001C12F0" w:rsidP="00E71FC3">
      <w:pPr>
        <w:pStyle w:val="NoSpacing"/>
      </w:pPr>
      <w:r>
        <w:t>30 Aug.1432</w:t>
      </w:r>
      <w:r>
        <w:tab/>
      </w:r>
      <w:r>
        <w:t xml:space="preserve">He made his Will.   </w:t>
      </w:r>
      <w:r>
        <w:t>(ibid.)</w:t>
      </w:r>
    </w:p>
    <w:p w14:paraId="46F846FA" w14:textId="77777777" w:rsidR="001C12F0" w:rsidRDefault="001C12F0" w:rsidP="001C12F0">
      <w:pPr>
        <w:pStyle w:val="NoSpacing"/>
      </w:pPr>
      <w:r>
        <w:t>20 Jan.1438</w:t>
      </w:r>
      <w:r>
        <w:tab/>
      </w:r>
      <w:r>
        <w:t>Probate of his Will.   (ibid.)</w:t>
      </w:r>
    </w:p>
    <w:p w14:paraId="3DC7CB3F" w14:textId="77777777" w:rsidR="001C12F0" w:rsidRDefault="001C12F0" w:rsidP="001C12F0">
      <w:pPr>
        <w:pStyle w:val="NoSpacing"/>
      </w:pPr>
    </w:p>
    <w:p w14:paraId="34CD1557" w14:textId="77777777" w:rsidR="001C12F0" w:rsidRDefault="001C12F0" w:rsidP="001C12F0">
      <w:pPr>
        <w:pStyle w:val="NoSpacing"/>
      </w:pPr>
    </w:p>
    <w:p w14:paraId="51B97664" w14:textId="3AB88233" w:rsidR="001C12F0" w:rsidRPr="001C12F0" w:rsidRDefault="001C12F0" w:rsidP="001C12F0">
      <w:pPr>
        <w:pStyle w:val="NoSpacing"/>
      </w:pPr>
      <w:r>
        <w:t>23 February 2019</w:t>
      </w:r>
      <w:bookmarkStart w:id="0" w:name="_GoBack"/>
      <w:bookmarkEnd w:id="0"/>
    </w:p>
    <w:sectPr w:rsidR="001C12F0" w:rsidRPr="001C12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D906F" w14:textId="77777777" w:rsidR="001C12F0" w:rsidRDefault="001C12F0" w:rsidP="00E71FC3">
      <w:pPr>
        <w:spacing w:after="0" w:line="240" w:lineRule="auto"/>
      </w:pPr>
      <w:r>
        <w:separator/>
      </w:r>
    </w:p>
  </w:endnote>
  <w:endnote w:type="continuationSeparator" w:id="0">
    <w:p w14:paraId="0F5CCD2A" w14:textId="77777777" w:rsidR="001C12F0" w:rsidRDefault="001C12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28A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1DAC1" w14:textId="77777777" w:rsidR="001C12F0" w:rsidRDefault="001C12F0" w:rsidP="00E71FC3">
      <w:pPr>
        <w:spacing w:after="0" w:line="240" w:lineRule="auto"/>
      </w:pPr>
      <w:r>
        <w:separator/>
      </w:r>
    </w:p>
  </w:footnote>
  <w:footnote w:type="continuationSeparator" w:id="0">
    <w:p w14:paraId="7D9A7234" w14:textId="77777777" w:rsidR="001C12F0" w:rsidRDefault="001C12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2F0"/>
    <w:rsid w:val="001A7C09"/>
    <w:rsid w:val="001C12F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2AB0E"/>
  <w15:chartTrackingRefBased/>
  <w15:docId w15:val="{C4807947-3CCF-4100-AC1A-8C92B7E0E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2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2019-02-23T21:01:00Z</dcterms:created>
  <dcterms:modified xsi:type="dcterms:W3CDTF">2019-02-23T21:03:00Z</dcterms:modified>
</cp:coreProperties>
</file>